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5A6" w:rsidRDefault="008475A6"/>
    <w:p w:rsidR="00535962" w:rsidRPr="00F7167E" w:rsidRDefault="006E4655">
      <w:r w:rsidRPr="00D0542A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5A13CE42" wp14:editId="44DC9DC8">
            <wp:simplePos x="0" y="0"/>
            <wp:positionH relativeFrom="margin">
              <wp:posOffset>3672840</wp:posOffset>
            </wp:positionH>
            <wp:positionV relativeFrom="margin">
              <wp:posOffset>-678180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419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28DB19D" wp14:editId="70E3C8FF">
                <wp:simplePos x="0" y="0"/>
                <wp:positionH relativeFrom="column">
                  <wp:posOffset>-150495</wp:posOffset>
                </wp:positionH>
                <wp:positionV relativeFrom="paragraph">
                  <wp:posOffset>-694690</wp:posOffset>
                </wp:positionV>
                <wp:extent cx="948055" cy="305435"/>
                <wp:effectExtent l="0" t="0" r="4445" b="18415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F872F1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11.85pt;margin-top:-54.7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jpCrQIAAKk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" filled="f" stroked="f">
                <v:textbox inset="0,0,0,0">
                  <w:txbxContent>
                    <w:p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7327F3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6DA2CD3A" wp14:editId="19A82E2C">
                <wp:simplePos x="0" y="0"/>
                <wp:positionH relativeFrom="column">
                  <wp:posOffset>6172200</wp:posOffset>
                </wp:positionH>
                <wp:positionV relativeFrom="paragraph">
                  <wp:posOffset>-609600</wp:posOffset>
                </wp:positionV>
                <wp:extent cx="2968625" cy="688340"/>
                <wp:effectExtent l="0" t="0" r="22225" b="1651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68625" cy="6883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B202F" w:rsidRPr="00535962" w:rsidRDefault="00FF4F1C" w:rsidP="00D8587C">
                                <w:r>
                                  <w:rPr>
                                    <w:rStyle w:val="Style2"/>
                                  </w:rPr>
                                  <w:t xml:space="preserve">      </w:t>
                                </w:r>
                                <w:r w:rsidR="00AD5971">
                                  <w:rPr>
                                    <w:rStyle w:val="Style2"/>
                                  </w:rPr>
                                  <w:t xml:space="preserve">        </w:t>
                                </w:r>
                                <w:r w:rsidR="00811972">
                                  <w:rPr>
                                    <w:rStyle w:val="Style2"/>
                                  </w:rPr>
                                  <w:t>CEcanot-daf-cm-000</w:t>
                                </w:r>
                                <w:bookmarkStart w:id="0" w:name="_GoBack"/>
                                <w:bookmarkEnd w:id="0"/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A2CD3A" id="Group 21" o:spid="_x0000_s1027" style="position:absolute;margin-left:486pt;margin-top:-48pt;width:233.75pt;height:54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">
                <v:rect id="Rectangle 22" o:spid="_x0000_s1028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    <v:group id="Group 23" o:spid="_x0000_s1029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30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6B202F" w:rsidRPr="00535962" w:rsidRDefault="00FF4F1C" w:rsidP="00D8587C">
                          <w:r>
                            <w:rPr>
                              <w:rStyle w:val="Style2"/>
                            </w:rPr>
                            <w:t xml:space="preserve">      </w:t>
                          </w:r>
                          <w:r w:rsidR="00AD5971">
                            <w:rPr>
                              <w:rStyle w:val="Style2"/>
                            </w:rPr>
                            <w:t xml:space="preserve">        </w:t>
                          </w:r>
                          <w:r w:rsidR="00811972">
                            <w:rPr>
                              <w:rStyle w:val="Style2"/>
                            </w:rPr>
                            <w:t>CEcanot-daf-cm-000</w:t>
                          </w:r>
                          <w:bookmarkStart w:id="1" w:name="_GoBack"/>
                          <w:bookmarkEnd w:id="1"/>
                        </w:p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327F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99BEAE" wp14:editId="5834FE4A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1078230"/>
                <wp:effectExtent l="0" t="0" r="0" b="762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61BD" w:rsidRPr="00BC61BD" w:rsidRDefault="00BC61BD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99BEAE" id="Text Box 2" o:spid="_x0000_s1032" type="#_x0000_t202" style="position:absolute;margin-left:-24.75pt;margin-top:-37.2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" filled="f" stroked="f">
                <v:textbox>
                  <w:txbx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35962" w:rsidRPr="00535962" w:rsidRDefault="00C35D14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CFB9825" wp14:editId="6B08AA77">
                <wp:simplePos x="0" y="0"/>
                <wp:positionH relativeFrom="column">
                  <wp:posOffset>2270927</wp:posOffset>
                </wp:positionH>
                <wp:positionV relativeFrom="paragraph">
                  <wp:posOffset>26544</wp:posOffset>
                </wp:positionV>
                <wp:extent cx="3838471" cy="418465"/>
                <wp:effectExtent l="0" t="0" r="0" b="63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8471" cy="418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Default="00C84F8B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</w:t>
                            </w:r>
                            <w:r w:rsidR="009F796E">
                              <w:rPr>
                                <w:rStyle w:val="Style6"/>
                              </w:rPr>
                              <w:t xml:space="preserve">            </w:t>
                            </w:r>
                            <w:r w:rsidR="00AD5971">
                              <w:rPr>
                                <w:rStyle w:val="Style6"/>
                              </w:rPr>
                              <w:t xml:space="preserve">Centro Cardio-Neuro Oftalmológico y Transplante </w:t>
                            </w:r>
                          </w:p>
                          <w:p w:rsidR="00AD5971" w:rsidRPr="002E1412" w:rsidRDefault="00AD5971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FB9825" id="Text Box 16" o:spid="_x0000_s1033" type="#_x0000_t202" style="position:absolute;margin-left:178.8pt;margin-top:2.1pt;width:302.25pt;height:32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" stroked="f">
                <v:textbox>
                  <w:txbxContent>
                    <w:p w:rsidR="002E1412" w:rsidRDefault="00C84F8B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</w:t>
                      </w:r>
                      <w:r w:rsidR="009F796E">
                        <w:rPr>
                          <w:rStyle w:val="Style6"/>
                        </w:rPr>
                        <w:t xml:space="preserve">            </w:t>
                      </w:r>
                      <w:r w:rsidR="00AD5971">
                        <w:rPr>
                          <w:rStyle w:val="Style6"/>
                        </w:rPr>
                        <w:t xml:space="preserve">Centro Cardio-Neuro Oftalmológico y Transplante </w:t>
                      </w:r>
                    </w:p>
                    <w:p w:rsidR="00AD5971" w:rsidRPr="002E1412" w:rsidRDefault="00AD5971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F4F1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ED22A8C" wp14:editId="6FB70BD5">
                <wp:simplePos x="0" y="0"/>
                <wp:positionH relativeFrom="column">
                  <wp:posOffset>7391400</wp:posOffset>
                </wp:positionH>
                <wp:positionV relativeFrom="paragraph">
                  <wp:posOffset>112395</wp:posOffset>
                </wp:positionV>
                <wp:extent cx="1637665" cy="278130"/>
                <wp:effectExtent l="0" t="0" r="0" b="762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766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A908A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0-05-22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AD5971">
                                  <w:rPr>
                                    <w:rStyle w:val="Style5"/>
                                    <w:lang w:val="es-DO"/>
                                  </w:rPr>
                                  <w:t>22 de mayo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D22A8C" id="Text Box 12" o:spid="_x0000_s1034" type="#_x0000_t202" style="position:absolute;margin-left:582pt;margin-top:8.85pt;width:128.9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" filled="f" stroked="f">
                <v:textbox>
                  <w:txbxContent>
                    <w:p w:rsidR="0026335F" w:rsidRPr="0026335F" w:rsidRDefault="00886B7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0-05-22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AD5971">
                            <w:rPr>
                              <w:rStyle w:val="Style5"/>
                              <w:lang w:val="es-DO"/>
                            </w:rPr>
                            <w:t>22 de mayo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7327F3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3175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3S+hQIAABc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" stroked="f">
                <v:textbox>
                  <w:txbxContent>
                    <w:p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AD597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A908AF">
                              <w:fldChar w:fldCharType="begin"/>
                            </w:r>
                            <w:r w:rsidR="00A908AF">
                              <w:instrText xml:space="preserve"> NUMPAGES   \* MERGEFORMAT </w:instrText>
                            </w:r>
                            <w:r w:rsidR="00A908AF">
                              <w:fldChar w:fldCharType="separate"/>
                            </w:r>
                            <w:r w:rsidR="00AD5971" w:rsidRPr="00AD597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A908A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M79g83e&#10;AAAACwEAAA8AAAAAAAAAAAAAAAAAEQUAAGRycy9kb3ducmV2LnhtbFBLBQYAAAAABAAEAPMAAAAc&#10;BgAA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AD597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AD5971" w:rsidRPr="00AD597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 w:rsidR="00D8587C">
        <w:rPr>
          <w:rFonts w:ascii="Arial" w:hAnsi="Arial" w:cs="Arial"/>
          <w:b/>
          <w:sz w:val="22"/>
          <w:szCs w:val="22"/>
        </w:rPr>
        <w:t xml:space="preserve"> </w:t>
      </w:r>
      <w:r w:rsidR="00FF4F1C">
        <w:t>HOSPIFAR SRL</w:t>
      </w:r>
    </w:p>
    <w:p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348" w:type="dxa"/>
        <w:tblLayout w:type="fixed"/>
        <w:tblLook w:val="01E0" w:firstRow="1" w:lastRow="1" w:firstColumn="1" w:lastColumn="1" w:noHBand="0" w:noVBand="0"/>
      </w:tblPr>
      <w:tblGrid>
        <w:gridCol w:w="1352"/>
        <w:gridCol w:w="1592"/>
        <w:gridCol w:w="5238"/>
        <w:gridCol w:w="1868"/>
        <w:gridCol w:w="1776"/>
        <w:gridCol w:w="2522"/>
      </w:tblGrid>
      <w:tr w:rsidR="006E45AC" w:rsidRPr="006E45AC" w:rsidTr="00526233">
        <w:trPr>
          <w:trHeight w:val="430"/>
        </w:trPr>
        <w:tc>
          <w:tcPr>
            <w:tcW w:w="1352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592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5238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868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776" w:type="dxa"/>
            <w:vAlign w:val="center"/>
          </w:tcPr>
          <w:p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2522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A26BF4" w:rsidRPr="006E45AC" w:rsidTr="00A26BF4">
        <w:trPr>
          <w:trHeight w:val="621"/>
        </w:trPr>
        <w:tc>
          <w:tcPr>
            <w:tcW w:w="1352" w:type="dxa"/>
          </w:tcPr>
          <w:p w:rsidR="00A26BF4" w:rsidRDefault="00A26BF4" w:rsidP="003805A6"/>
          <w:p w:rsidR="00C84F8B" w:rsidRDefault="00C84F8B" w:rsidP="003805A6"/>
          <w:p w:rsidR="006E4655" w:rsidRDefault="00AD5971" w:rsidP="003805A6">
            <w:r>
              <w:t>1</w:t>
            </w:r>
          </w:p>
        </w:tc>
        <w:tc>
          <w:tcPr>
            <w:tcW w:w="1592" w:type="dxa"/>
          </w:tcPr>
          <w:p w:rsidR="00A26BF4" w:rsidRDefault="00A26BF4" w:rsidP="003805A6"/>
          <w:p w:rsidR="006E4655" w:rsidRDefault="006E4655" w:rsidP="003805A6"/>
          <w:p w:rsidR="00A26BF4" w:rsidRDefault="009C2DBE" w:rsidP="003805A6">
            <w:r>
              <w:t>I01297</w:t>
            </w:r>
          </w:p>
        </w:tc>
        <w:tc>
          <w:tcPr>
            <w:tcW w:w="5238" w:type="dxa"/>
          </w:tcPr>
          <w:p w:rsidR="00A26BF4" w:rsidRDefault="00A26BF4" w:rsidP="003805A6"/>
          <w:p w:rsidR="00103ED9" w:rsidRDefault="00103ED9" w:rsidP="003805A6"/>
          <w:p w:rsidR="006E4655" w:rsidRDefault="009C2DBE" w:rsidP="00C84F8B">
            <w:r w:rsidRPr="009C2DBE">
              <w:t>CATHETER TRIPLE LUMEN CV-25703-E ARROW</w:t>
            </w:r>
          </w:p>
        </w:tc>
        <w:tc>
          <w:tcPr>
            <w:tcW w:w="1868" w:type="dxa"/>
          </w:tcPr>
          <w:p w:rsidR="00A26BF4" w:rsidRPr="006E45AC" w:rsidRDefault="00A26BF4" w:rsidP="003805A6"/>
        </w:tc>
        <w:tc>
          <w:tcPr>
            <w:tcW w:w="1776" w:type="dxa"/>
          </w:tcPr>
          <w:p w:rsidR="00A26BF4" w:rsidRDefault="00A26BF4" w:rsidP="003805A6"/>
          <w:p w:rsidR="006E4655" w:rsidRDefault="006E4655" w:rsidP="003805A6"/>
          <w:p w:rsidR="00A26BF4" w:rsidRDefault="00A26BF4" w:rsidP="003805A6">
            <w:r>
              <w:t>1</w:t>
            </w:r>
          </w:p>
        </w:tc>
        <w:tc>
          <w:tcPr>
            <w:tcW w:w="2522" w:type="dxa"/>
          </w:tcPr>
          <w:p w:rsidR="00A26BF4" w:rsidRPr="006E45AC" w:rsidRDefault="00A26BF4" w:rsidP="003805A6"/>
        </w:tc>
      </w:tr>
    </w:tbl>
    <w:p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D8587C">
        <w:rPr>
          <w:rFonts w:ascii="Arial" w:hAnsi="Arial" w:cs="Arial"/>
          <w:bCs/>
          <w:sz w:val="22"/>
          <w:szCs w:val="22"/>
        </w:rPr>
        <w:t xml:space="preserve">: </w:t>
      </w:r>
      <w:r w:rsidR="00AD5971">
        <w:t>Rafael Tomas Perez Barroso</w:t>
      </w:r>
    </w:p>
    <w:p w:rsidR="00E124CB" w:rsidRPr="006E45AC" w:rsidRDefault="00AD5971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AD5971">
        <w:rPr>
          <w:noProof/>
          <w:lang w:val="es-DO" w:eastAsia="es-DO"/>
        </w:rPr>
        <w:drawing>
          <wp:inline distT="0" distB="0" distL="0" distR="0">
            <wp:extent cx="2110105" cy="1095375"/>
            <wp:effectExtent l="0" t="0" r="4445" b="9525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10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124CB" w:rsidRPr="006E45AC" w:rsidSect="006E45AC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08AF" w:rsidRDefault="00A908AF" w:rsidP="001007E7">
      <w:pPr>
        <w:spacing w:after="0" w:line="240" w:lineRule="auto"/>
      </w:pPr>
      <w:r>
        <w:separator/>
      </w:r>
    </w:p>
  </w:endnote>
  <w:endnote w:type="continuationSeparator" w:id="0">
    <w:p w:rsidR="00A908AF" w:rsidRDefault="00A908A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altName w:val="Arial Narrow"/>
    <w:charset w:val="00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7327F3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18415" b="762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Rw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</w:p>
  <w:p w:rsidR="001007E7" w:rsidRDefault="007327F3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15875" b="1016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08AF" w:rsidRDefault="00A908AF" w:rsidP="001007E7">
      <w:pPr>
        <w:spacing w:after="0" w:line="240" w:lineRule="auto"/>
      </w:pPr>
      <w:r>
        <w:separator/>
      </w:r>
    </w:p>
  </w:footnote>
  <w:footnote w:type="continuationSeparator" w:id="0">
    <w:p w:rsidR="00A908AF" w:rsidRDefault="00A908AF" w:rsidP="001007E7">
      <w:pPr>
        <w:spacing w:after="0" w:line="240" w:lineRule="auto"/>
      </w:pPr>
      <w:r>
        <w:continuationSeparator/>
      </w:r>
    </w:p>
  </w:footnote>
  <w:footnote w:id="1">
    <w:p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="00AD5971">
        <w:rPr>
          <w:sz w:val="18"/>
        </w:rPr>
        <w:t>Marcar con una x</w:t>
      </w:r>
    </w:p>
  </w:footnote>
  <w:footnote w:id="2">
    <w:p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CFwnfLQ7tcFOC4qLoO8srkqn/nc=" w:salt="+WIz4re1z3lFyRys1/hIG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B0B"/>
    <w:rsid w:val="00001943"/>
    <w:rsid w:val="00023CA9"/>
    <w:rsid w:val="00034DD9"/>
    <w:rsid w:val="00045479"/>
    <w:rsid w:val="0008719C"/>
    <w:rsid w:val="00097D10"/>
    <w:rsid w:val="000F7312"/>
    <w:rsid w:val="001007E7"/>
    <w:rsid w:val="001020C0"/>
    <w:rsid w:val="00103ED9"/>
    <w:rsid w:val="00134D4F"/>
    <w:rsid w:val="001463BC"/>
    <w:rsid w:val="00157600"/>
    <w:rsid w:val="00165C6B"/>
    <w:rsid w:val="00170EC5"/>
    <w:rsid w:val="00194FF2"/>
    <w:rsid w:val="001A3F92"/>
    <w:rsid w:val="001E61DE"/>
    <w:rsid w:val="001E73F1"/>
    <w:rsid w:val="001F1530"/>
    <w:rsid w:val="001F73A7"/>
    <w:rsid w:val="002003A9"/>
    <w:rsid w:val="002009A7"/>
    <w:rsid w:val="002419BD"/>
    <w:rsid w:val="00253DBA"/>
    <w:rsid w:val="0026335F"/>
    <w:rsid w:val="002823F7"/>
    <w:rsid w:val="002D0228"/>
    <w:rsid w:val="002E1412"/>
    <w:rsid w:val="002E6B9A"/>
    <w:rsid w:val="00305585"/>
    <w:rsid w:val="00314023"/>
    <w:rsid w:val="00332B0B"/>
    <w:rsid w:val="003B6415"/>
    <w:rsid w:val="003C3CE5"/>
    <w:rsid w:val="003D160E"/>
    <w:rsid w:val="00410707"/>
    <w:rsid w:val="0042490F"/>
    <w:rsid w:val="004564FE"/>
    <w:rsid w:val="00462024"/>
    <w:rsid w:val="00466B9C"/>
    <w:rsid w:val="00476071"/>
    <w:rsid w:val="00480580"/>
    <w:rsid w:val="004D45A8"/>
    <w:rsid w:val="00521233"/>
    <w:rsid w:val="00526233"/>
    <w:rsid w:val="00535962"/>
    <w:rsid w:val="00587691"/>
    <w:rsid w:val="00611A07"/>
    <w:rsid w:val="00623940"/>
    <w:rsid w:val="0062592A"/>
    <w:rsid w:val="00626D0C"/>
    <w:rsid w:val="006506D0"/>
    <w:rsid w:val="00651E48"/>
    <w:rsid w:val="00655EB6"/>
    <w:rsid w:val="006613C6"/>
    <w:rsid w:val="006709BC"/>
    <w:rsid w:val="00691C64"/>
    <w:rsid w:val="006B202F"/>
    <w:rsid w:val="006D38F2"/>
    <w:rsid w:val="006E45AC"/>
    <w:rsid w:val="006E4655"/>
    <w:rsid w:val="006F28AA"/>
    <w:rsid w:val="0072179C"/>
    <w:rsid w:val="00721F4E"/>
    <w:rsid w:val="00725091"/>
    <w:rsid w:val="007327F3"/>
    <w:rsid w:val="0075532D"/>
    <w:rsid w:val="00780880"/>
    <w:rsid w:val="00785365"/>
    <w:rsid w:val="007B6F6F"/>
    <w:rsid w:val="007F5976"/>
    <w:rsid w:val="00806C78"/>
    <w:rsid w:val="00807015"/>
    <w:rsid w:val="00811972"/>
    <w:rsid w:val="008265EF"/>
    <w:rsid w:val="00827101"/>
    <w:rsid w:val="00831319"/>
    <w:rsid w:val="00842A81"/>
    <w:rsid w:val="00845FCE"/>
    <w:rsid w:val="008475A6"/>
    <w:rsid w:val="00850351"/>
    <w:rsid w:val="00855347"/>
    <w:rsid w:val="00862F3E"/>
    <w:rsid w:val="00886B75"/>
    <w:rsid w:val="008B3AE5"/>
    <w:rsid w:val="009011DD"/>
    <w:rsid w:val="009B42B9"/>
    <w:rsid w:val="009C2DBE"/>
    <w:rsid w:val="009D4210"/>
    <w:rsid w:val="009D7A44"/>
    <w:rsid w:val="009F796E"/>
    <w:rsid w:val="00A138F0"/>
    <w:rsid w:val="00A16099"/>
    <w:rsid w:val="00A26BF4"/>
    <w:rsid w:val="00A640BD"/>
    <w:rsid w:val="00A908AF"/>
    <w:rsid w:val="00AD5971"/>
    <w:rsid w:val="00AD7919"/>
    <w:rsid w:val="00AF5214"/>
    <w:rsid w:val="00B02129"/>
    <w:rsid w:val="00B17088"/>
    <w:rsid w:val="00B227FF"/>
    <w:rsid w:val="00B55C91"/>
    <w:rsid w:val="00B62EEF"/>
    <w:rsid w:val="00B90E29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C013EE"/>
    <w:rsid w:val="00C078CB"/>
    <w:rsid w:val="00C22DBE"/>
    <w:rsid w:val="00C35D14"/>
    <w:rsid w:val="00C66D08"/>
    <w:rsid w:val="00C84F8B"/>
    <w:rsid w:val="00CA0E82"/>
    <w:rsid w:val="00CA4661"/>
    <w:rsid w:val="00CE58A6"/>
    <w:rsid w:val="00CE67A3"/>
    <w:rsid w:val="00D02754"/>
    <w:rsid w:val="00D0542A"/>
    <w:rsid w:val="00D24FA7"/>
    <w:rsid w:val="00D64696"/>
    <w:rsid w:val="00D67C9D"/>
    <w:rsid w:val="00D76E6F"/>
    <w:rsid w:val="00D848E8"/>
    <w:rsid w:val="00D8587C"/>
    <w:rsid w:val="00D90D49"/>
    <w:rsid w:val="00DC5D96"/>
    <w:rsid w:val="00DD3C56"/>
    <w:rsid w:val="00DD4F3E"/>
    <w:rsid w:val="00E043BF"/>
    <w:rsid w:val="00E124CB"/>
    <w:rsid w:val="00E13E55"/>
    <w:rsid w:val="00E27CC6"/>
    <w:rsid w:val="00E43D8C"/>
    <w:rsid w:val="00E645D7"/>
    <w:rsid w:val="00E82D3B"/>
    <w:rsid w:val="00EA40CE"/>
    <w:rsid w:val="00EA7406"/>
    <w:rsid w:val="00ED6ED7"/>
    <w:rsid w:val="00EE1E7B"/>
    <w:rsid w:val="00F04360"/>
    <w:rsid w:val="00F225BF"/>
    <w:rsid w:val="00F53753"/>
    <w:rsid w:val="00F7167E"/>
    <w:rsid w:val="00F7443C"/>
    <w:rsid w:val="00F9504D"/>
    <w:rsid w:val="00FB69BC"/>
    <w:rsid w:val="00FC2870"/>
    <w:rsid w:val="00FE3E30"/>
    <w:rsid w:val="00FF4F1C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EFF60-EBFB-4182-BCF1-06639F77D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4</TotalTime>
  <Pages>1</Pages>
  <Words>35</Words>
  <Characters>196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angyleina.rapozo</cp:lastModifiedBy>
  <cp:revision>3</cp:revision>
  <cp:lastPrinted>2020-05-20T15:02:00Z</cp:lastPrinted>
  <dcterms:created xsi:type="dcterms:W3CDTF">2020-05-22T13:19:00Z</dcterms:created>
  <dcterms:modified xsi:type="dcterms:W3CDTF">2020-05-22T13:23:00Z</dcterms:modified>
</cp:coreProperties>
</file>